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9096" w14:textId="66E8086E" w:rsidR="00DF7FB6" w:rsidRPr="00051600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803B0">
        <w:rPr>
          <w:rFonts w:ascii="Arial" w:hAnsi="Arial" w:cs="Arial"/>
          <w:b/>
          <w:bCs/>
          <w:sz w:val="24"/>
          <w:szCs w:val="24"/>
        </w:rPr>
        <w:t>13</w:t>
      </w:r>
      <w:r w:rsidR="004C1B6D">
        <w:rPr>
          <w:rFonts w:ascii="Arial" w:hAnsi="Arial" w:cs="Arial"/>
          <w:b/>
          <w:bCs/>
          <w:sz w:val="24"/>
          <w:szCs w:val="24"/>
        </w:rPr>
        <w:t>6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2C1749" w:rsidRPr="002C1749">
        <w:rPr>
          <w:rFonts w:ascii="Arial" w:hAnsi="Arial" w:cs="Arial"/>
          <w:b/>
          <w:bCs/>
          <w:sz w:val="24"/>
          <w:szCs w:val="24"/>
        </w:rPr>
        <w:t>S2-1911220</w:t>
      </w:r>
    </w:p>
    <w:p w14:paraId="45DD8217" w14:textId="5A07B4D9" w:rsidR="00DF7FB6" w:rsidRPr="00F76B76" w:rsidRDefault="004C1B6D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November 18-22, Reno, Nevada USA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 xml:space="preserve">revision </w:t>
      </w:r>
      <w:proofErr w:type="gramStart"/>
      <w:r w:rsidR="00193CB5">
        <w:rPr>
          <w:rFonts w:ascii="Arial" w:hAnsi="Arial" w:cs="Arial"/>
          <w:b/>
          <w:bCs/>
          <w:color w:val="0000FF"/>
        </w:rPr>
        <w:t xml:space="preserve">of </w:t>
      </w:r>
      <w:r w:rsidR="00B24CE0" w:rsidRPr="00894F6B">
        <w:rPr>
          <w:rFonts w:ascii="Arial" w:hAnsi="Arial" w:cs="Arial"/>
          <w:b/>
          <w:bCs/>
        </w:rPr>
        <w:t>)</w:t>
      </w:r>
      <w:proofErr w:type="gramEnd"/>
    </w:p>
    <w:p w14:paraId="5DD47DA7" w14:textId="77777777" w:rsidR="00440983" w:rsidRPr="006C4EBD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04730D">
        <w:rPr>
          <w:rFonts w:ascii="Arial" w:hAnsi="Arial" w:cs="Arial"/>
          <w:b/>
        </w:rPr>
        <w:t>Nokia, Nokia Shanghai Bell</w:t>
      </w:r>
    </w:p>
    <w:p w14:paraId="3BE54C94" w14:textId="580E84F0" w:rsidR="00AF4567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2B56">
        <w:rPr>
          <w:rFonts w:ascii="Arial" w:hAnsi="Arial" w:cs="Arial"/>
          <w:b/>
        </w:rPr>
        <w:t>Adding a Version ID to PLMN assigned UE Radio Capability IDs</w:t>
      </w:r>
    </w:p>
    <w:p w14:paraId="66B7AC9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547A4">
        <w:rPr>
          <w:rFonts w:ascii="Arial" w:hAnsi="Arial" w:cs="Arial"/>
          <w:b/>
        </w:rPr>
        <w:t>Discussion and Agreement</w:t>
      </w:r>
    </w:p>
    <w:p w14:paraId="2F653376" w14:textId="4425E6E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3531A">
        <w:rPr>
          <w:rFonts w:ascii="Arial" w:hAnsi="Arial" w:cs="Arial"/>
          <w:b/>
        </w:rPr>
        <w:t>7.10.3</w:t>
      </w:r>
    </w:p>
    <w:p w14:paraId="58741374" w14:textId="694871A3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F4C28">
        <w:rPr>
          <w:rFonts w:ascii="Arial" w:hAnsi="Arial" w:cs="Arial"/>
          <w:b/>
          <w:lang w:eastAsia="ko-KR"/>
        </w:rPr>
        <w:t>RACS</w:t>
      </w:r>
      <w:r w:rsidR="0093531A">
        <w:rPr>
          <w:rFonts w:ascii="Arial" w:hAnsi="Arial" w:cs="Arial"/>
          <w:b/>
          <w:lang w:eastAsia="ko-KR"/>
        </w:rPr>
        <w:t>/ Rel-16</w:t>
      </w:r>
    </w:p>
    <w:p w14:paraId="781B1DF5" w14:textId="37439668"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DF4C28">
        <w:rPr>
          <w:rFonts w:ascii="Arial" w:hAnsi="Arial" w:cs="Arial"/>
          <w:i/>
        </w:rPr>
        <w:t xml:space="preserve">this paper </w:t>
      </w:r>
      <w:bookmarkStart w:id="0" w:name="_Hlk23759072"/>
      <w:r w:rsidR="00E0064F">
        <w:rPr>
          <w:rFonts w:ascii="Arial" w:hAnsi="Arial" w:cs="Arial"/>
          <w:i/>
        </w:rPr>
        <w:t>explains</w:t>
      </w:r>
      <w:r w:rsidR="00A62B56">
        <w:rPr>
          <w:rFonts w:ascii="Arial" w:hAnsi="Arial" w:cs="Arial"/>
          <w:i/>
        </w:rPr>
        <w:t xml:space="preserve"> the rationale of adding a version ID to PLMN assigned</w:t>
      </w:r>
      <w:r w:rsidR="00E0064F">
        <w:rPr>
          <w:rFonts w:ascii="Arial" w:hAnsi="Arial" w:cs="Arial"/>
          <w:i/>
        </w:rPr>
        <w:t xml:space="preserve"> UE Radio Capability</w:t>
      </w:r>
      <w:r w:rsidR="00A62B56">
        <w:rPr>
          <w:rFonts w:ascii="Arial" w:hAnsi="Arial" w:cs="Arial"/>
          <w:i/>
        </w:rPr>
        <w:t xml:space="preserve"> ID</w:t>
      </w:r>
      <w:r w:rsidR="00E0064F">
        <w:rPr>
          <w:rFonts w:ascii="Arial" w:hAnsi="Arial" w:cs="Arial"/>
          <w:i/>
        </w:rPr>
        <w:t xml:space="preserve"> format</w:t>
      </w:r>
    </w:p>
    <w:bookmarkEnd w:id="0"/>
    <w:p w14:paraId="43593185" w14:textId="530CEF6E" w:rsidR="00387FDA" w:rsidRDefault="00F70227" w:rsidP="00AF4567">
      <w:pPr>
        <w:pStyle w:val="Heading1"/>
      </w:pPr>
      <w:r>
        <w:t>Discussion</w:t>
      </w:r>
    </w:p>
    <w:p w14:paraId="6D702BF7" w14:textId="296D29CC" w:rsidR="00E0064F" w:rsidRDefault="00E0064F" w:rsidP="001E51F6">
      <w:r>
        <w:rPr>
          <w:rFonts w:ascii="Arial" w:hAnsi="Arial" w:cs="Arial"/>
          <w:lang w:val="en-US"/>
        </w:rPr>
        <w:t>I</w:t>
      </w:r>
      <w:r w:rsidRPr="007E44FF">
        <w:t>t is a realistic assumption that during its lifetime a UCMF may change the PLMN Assigned UE Radio Capability ID assignment algorithm. Also, a PLMN operator may decide to change UCMF vendor</w:t>
      </w:r>
      <w:r w:rsidR="00B35A7E">
        <w:t xml:space="preserve"> and this vendor has a different algorithm</w:t>
      </w:r>
      <w:r w:rsidRPr="007E44FF">
        <w:t xml:space="preserve">. The problem then arises that upon change of UCMF or assignment algorithm at time T, the </w:t>
      </w:r>
      <w:r>
        <w:t>s</w:t>
      </w:r>
      <w:r w:rsidRPr="007E44FF">
        <w:t>et of PLMN assigned UE radio capability IDs that are allocated for</w:t>
      </w:r>
      <w:bookmarkStart w:id="1" w:name="_GoBack"/>
      <w:bookmarkEnd w:id="1"/>
      <w:r w:rsidRPr="007E44FF">
        <w:t>m time T may overlap with</w:t>
      </w:r>
      <w:r>
        <w:t xml:space="preserve"> t</w:t>
      </w:r>
      <w:r w:rsidRPr="007E44FF">
        <w:t xml:space="preserve">hose allocated before time T. This can create a permanent malfunction of the PLMN assigned UE Radio capability ID scheme as UEs in the field may signal IDs that now have acquired a totally different meaning in the system. In other words, we need a mechanism to detect stale IDs in the UEs </w:t>
      </w:r>
      <w:proofErr w:type="gramStart"/>
      <w:r>
        <w:t>and</w:t>
      </w:r>
      <w:r w:rsidRPr="007E44FF">
        <w:t xml:space="preserve"> also</w:t>
      </w:r>
      <w:proofErr w:type="gramEnd"/>
      <w:r w:rsidRPr="007E44FF">
        <w:t xml:space="preserve"> in the RAN and CN caches.</w:t>
      </w:r>
    </w:p>
    <w:p w14:paraId="3C22C5E2" w14:textId="40E9E681" w:rsidR="00A62B56" w:rsidRPr="001E51F6" w:rsidRDefault="00A62B56" w:rsidP="001E51F6">
      <w:r>
        <w:t xml:space="preserve">Hence, we propose that the format of the PLMN assigned </w:t>
      </w:r>
      <w:r w:rsidR="00E0064F">
        <w:t>UE radio Capability ID</w:t>
      </w:r>
      <w:r>
        <w:t xml:space="preserve"> includes a Version identification</w:t>
      </w:r>
      <w:r w:rsidR="00A56D82">
        <w:t xml:space="preserve"> to detect stale IDs in this situation</w:t>
      </w:r>
      <w:r>
        <w:t>.</w:t>
      </w:r>
      <w:r w:rsidR="00E0064F">
        <w:t xml:space="preserve"> This Version ID should be configurable in the UCMF and the system should learn the current value of the Version ID as detailed in the CRs in S2-1911214 and S2-1911211.</w:t>
      </w:r>
    </w:p>
    <w:p w14:paraId="309CE6C9" w14:textId="1C445CF1" w:rsidR="00F31924" w:rsidRDefault="00F31924" w:rsidP="00F31924">
      <w:pPr>
        <w:pStyle w:val="Heading1"/>
      </w:pPr>
      <w:r>
        <w:t>Propos</w:t>
      </w:r>
      <w:r w:rsidR="001A0078">
        <w:t>al</w:t>
      </w:r>
    </w:p>
    <w:p w14:paraId="1F14D9CC" w14:textId="611D8C86" w:rsidR="001A0078" w:rsidRDefault="00DA520C" w:rsidP="001A0078">
      <w:r>
        <w:t xml:space="preserve">It is proposed that </w:t>
      </w:r>
      <w:r w:rsidR="00A62B56">
        <w:t>SA2 agrees we need a Version ID in the PLMN-assigned ID format</w:t>
      </w:r>
      <w:r w:rsidR="00A56D82">
        <w:t>.</w:t>
      </w:r>
      <w:r w:rsidR="00131115">
        <w:t xml:space="preserve"> </w:t>
      </w:r>
      <w:r w:rsidR="00A56D82">
        <w:t>R</w:t>
      </w:r>
      <w:r w:rsidR="00131115">
        <w:t>elated CRs</w:t>
      </w:r>
      <w:r w:rsidR="00A56D82">
        <w:t xml:space="preserve"> on the stage two handling of this Version ID are</w:t>
      </w:r>
      <w:r w:rsidR="00131115">
        <w:t xml:space="preserve"> in S2-19</w:t>
      </w:r>
      <w:r w:rsidR="00A56D82">
        <w:t>11214</w:t>
      </w:r>
      <w:r w:rsidR="00131115">
        <w:t xml:space="preserve"> and S2-19</w:t>
      </w:r>
      <w:r w:rsidR="00A56D82">
        <w:t>11211</w:t>
      </w:r>
      <w:r w:rsidR="00E0064F">
        <w:t xml:space="preserve">. A draft LS to CT4 advising them to add </w:t>
      </w:r>
      <w:r w:rsidR="00E0064F" w:rsidRPr="00E0064F">
        <w:t>a version ID to PLMN assigned UE Radio Capability ID format</w:t>
      </w:r>
      <w:r w:rsidR="00E0064F">
        <w:t xml:space="preserve"> is in S2-1911693.</w:t>
      </w:r>
    </w:p>
    <w:sectPr w:rsidR="001A007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76CBC" w14:textId="77777777" w:rsidR="00C121BC" w:rsidRDefault="00C121BC">
      <w:r>
        <w:separator/>
      </w:r>
    </w:p>
    <w:p w14:paraId="6C030CA2" w14:textId="77777777" w:rsidR="00C121BC" w:rsidRDefault="00C121BC"/>
  </w:endnote>
  <w:endnote w:type="continuationSeparator" w:id="0">
    <w:p w14:paraId="02F11281" w14:textId="77777777" w:rsidR="00C121BC" w:rsidRDefault="00C121BC">
      <w:r>
        <w:continuationSeparator/>
      </w:r>
    </w:p>
    <w:p w14:paraId="755F85AC" w14:textId="77777777" w:rsidR="00C121BC" w:rsidRDefault="00C121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945B" w14:textId="77777777" w:rsidR="00C121BC" w:rsidRDefault="00C121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F86456" w14:textId="77777777" w:rsidR="00C121BC" w:rsidRDefault="00C121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2E2C0E" w14:textId="77777777" w:rsidR="00C121BC" w:rsidRDefault="00C121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F2C57" w14:textId="77777777" w:rsidR="00C121BC" w:rsidRDefault="00C121BC">
      <w:r>
        <w:separator/>
      </w:r>
    </w:p>
    <w:p w14:paraId="4794D3FB" w14:textId="77777777" w:rsidR="00C121BC" w:rsidRDefault="00C121BC"/>
  </w:footnote>
  <w:footnote w:type="continuationSeparator" w:id="0">
    <w:p w14:paraId="7AA7DE1B" w14:textId="77777777" w:rsidR="00C121BC" w:rsidRDefault="00C121BC">
      <w:r>
        <w:continuationSeparator/>
      </w:r>
    </w:p>
    <w:p w14:paraId="1500B9CE" w14:textId="77777777" w:rsidR="00C121BC" w:rsidRDefault="00C121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5DDAA" w14:textId="77777777" w:rsidR="00C121BC" w:rsidRDefault="00C121BC"/>
  <w:p w14:paraId="53259567" w14:textId="77777777" w:rsidR="00C121BC" w:rsidRDefault="00C121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C07F" w14:textId="77777777" w:rsidR="00C121BC" w:rsidRPr="00D04754" w:rsidRDefault="00C121B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59BDBF1F" w14:textId="77777777" w:rsidR="00C121BC" w:rsidRPr="00D04754" w:rsidRDefault="00C121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C121BC" w:rsidRPr="00D04754" w:rsidRDefault="00C121B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086A7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E12336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FC25DC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07F8166C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2448494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E0C241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C18649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ED43E5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8C2B9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1CC307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EFF5DE7"/>
    <w:multiLevelType w:val="hybridMultilevel"/>
    <w:tmpl w:val="6E7AB7B6"/>
    <w:lvl w:ilvl="0" w:tplc="49C22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6E270">
      <w:start w:val="1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38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323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80B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C4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E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CB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4D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4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9"/>
  </w:num>
  <w:num w:numId="4">
    <w:abstractNumId w:val="19"/>
  </w:num>
  <w:num w:numId="5">
    <w:abstractNumId w:val="31"/>
  </w:num>
  <w:num w:numId="6">
    <w:abstractNumId w:val="11"/>
  </w:num>
  <w:num w:numId="7">
    <w:abstractNumId w:val="30"/>
  </w:num>
  <w:num w:numId="8">
    <w:abstractNumId w:val="24"/>
  </w:num>
  <w:num w:numId="9">
    <w:abstractNumId w:val="34"/>
  </w:num>
  <w:num w:numId="10">
    <w:abstractNumId w:val="14"/>
  </w:num>
  <w:num w:numId="11">
    <w:abstractNumId w:val="32"/>
  </w:num>
  <w:num w:numId="12">
    <w:abstractNumId w:val="16"/>
  </w:num>
  <w:num w:numId="13">
    <w:abstractNumId w:val="15"/>
  </w:num>
  <w:num w:numId="14">
    <w:abstractNumId w:val="10"/>
  </w:num>
  <w:num w:numId="15">
    <w:abstractNumId w:val="20"/>
  </w:num>
  <w:num w:numId="16">
    <w:abstractNumId w:val="25"/>
  </w:num>
  <w:num w:numId="17">
    <w:abstractNumId w:val="33"/>
  </w:num>
  <w:num w:numId="18">
    <w:abstractNumId w:val="27"/>
  </w:num>
  <w:num w:numId="19">
    <w:abstractNumId w:val="17"/>
  </w:num>
  <w:num w:numId="20">
    <w:abstractNumId w:val="22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8"/>
  </w:num>
  <w:num w:numId="33">
    <w:abstractNumId w:val="21"/>
  </w:num>
  <w:num w:numId="34">
    <w:abstractNumId w:val="18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882"/>
    <w:rsid w:val="00016E2A"/>
    <w:rsid w:val="00017181"/>
    <w:rsid w:val="000222BA"/>
    <w:rsid w:val="00022D34"/>
    <w:rsid w:val="00025BD2"/>
    <w:rsid w:val="00031E71"/>
    <w:rsid w:val="00032B19"/>
    <w:rsid w:val="00033A00"/>
    <w:rsid w:val="000344DB"/>
    <w:rsid w:val="00034D55"/>
    <w:rsid w:val="000356D9"/>
    <w:rsid w:val="00037D1B"/>
    <w:rsid w:val="00041F82"/>
    <w:rsid w:val="00042937"/>
    <w:rsid w:val="00042BF8"/>
    <w:rsid w:val="000433DD"/>
    <w:rsid w:val="00043459"/>
    <w:rsid w:val="000452BB"/>
    <w:rsid w:val="0004730D"/>
    <w:rsid w:val="00047BE7"/>
    <w:rsid w:val="0005146A"/>
    <w:rsid w:val="00051600"/>
    <w:rsid w:val="00053C8E"/>
    <w:rsid w:val="00060032"/>
    <w:rsid w:val="00060936"/>
    <w:rsid w:val="00060CB1"/>
    <w:rsid w:val="00060F49"/>
    <w:rsid w:val="00061054"/>
    <w:rsid w:val="0006250D"/>
    <w:rsid w:val="0006293C"/>
    <w:rsid w:val="00063826"/>
    <w:rsid w:val="000646F0"/>
    <w:rsid w:val="00064FE9"/>
    <w:rsid w:val="00065E90"/>
    <w:rsid w:val="000666B3"/>
    <w:rsid w:val="000701CD"/>
    <w:rsid w:val="00071D84"/>
    <w:rsid w:val="00072F43"/>
    <w:rsid w:val="00072FA3"/>
    <w:rsid w:val="000766A7"/>
    <w:rsid w:val="00077B2C"/>
    <w:rsid w:val="00077D47"/>
    <w:rsid w:val="00080E45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6E9C"/>
    <w:rsid w:val="00097855"/>
    <w:rsid w:val="000A116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6FF7"/>
    <w:rsid w:val="000D707D"/>
    <w:rsid w:val="000D7C89"/>
    <w:rsid w:val="000E13D0"/>
    <w:rsid w:val="000E13D4"/>
    <w:rsid w:val="000E1E91"/>
    <w:rsid w:val="000E32F1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100517"/>
    <w:rsid w:val="001058C9"/>
    <w:rsid w:val="00106D5E"/>
    <w:rsid w:val="0010708C"/>
    <w:rsid w:val="001074A9"/>
    <w:rsid w:val="001103BE"/>
    <w:rsid w:val="001104F8"/>
    <w:rsid w:val="001123E4"/>
    <w:rsid w:val="00115B28"/>
    <w:rsid w:val="00120033"/>
    <w:rsid w:val="0012005E"/>
    <w:rsid w:val="00121B18"/>
    <w:rsid w:val="00121F23"/>
    <w:rsid w:val="00122874"/>
    <w:rsid w:val="001230D3"/>
    <w:rsid w:val="001246C8"/>
    <w:rsid w:val="00125A05"/>
    <w:rsid w:val="00131115"/>
    <w:rsid w:val="00131774"/>
    <w:rsid w:val="00131DDE"/>
    <w:rsid w:val="001357A6"/>
    <w:rsid w:val="00135A80"/>
    <w:rsid w:val="0014063D"/>
    <w:rsid w:val="00142DC9"/>
    <w:rsid w:val="00143127"/>
    <w:rsid w:val="00144F46"/>
    <w:rsid w:val="00145C98"/>
    <w:rsid w:val="00146143"/>
    <w:rsid w:val="001463D9"/>
    <w:rsid w:val="0015069F"/>
    <w:rsid w:val="00151FAD"/>
    <w:rsid w:val="00153B67"/>
    <w:rsid w:val="00154E45"/>
    <w:rsid w:val="0015547F"/>
    <w:rsid w:val="0015712B"/>
    <w:rsid w:val="001610AA"/>
    <w:rsid w:val="00162453"/>
    <w:rsid w:val="00164467"/>
    <w:rsid w:val="00170296"/>
    <w:rsid w:val="00170C04"/>
    <w:rsid w:val="00171575"/>
    <w:rsid w:val="001730E4"/>
    <w:rsid w:val="001737FC"/>
    <w:rsid w:val="001738EE"/>
    <w:rsid w:val="00173966"/>
    <w:rsid w:val="001757C9"/>
    <w:rsid w:val="00176375"/>
    <w:rsid w:val="001767FF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27BE"/>
    <w:rsid w:val="00192CD6"/>
    <w:rsid w:val="001937A2"/>
    <w:rsid w:val="00193CB5"/>
    <w:rsid w:val="001954E5"/>
    <w:rsid w:val="001966F7"/>
    <w:rsid w:val="0019755C"/>
    <w:rsid w:val="001A0078"/>
    <w:rsid w:val="001A00E9"/>
    <w:rsid w:val="001A01B3"/>
    <w:rsid w:val="001A0FB4"/>
    <w:rsid w:val="001A40A0"/>
    <w:rsid w:val="001A517C"/>
    <w:rsid w:val="001A53FD"/>
    <w:rsid w:val="001A57E0"/>
    <w:rsid w:val="001A5FCA"/>
    <w:rsid w:val="001B2AF2"/>
    <w:rsid w:val="001B2DAD"/>
    <w:rsid w:val="001B3914"/>
    <w:rsid w:val="001B3AD5"/>
    <w:rsid w:val="001B5297"/>
    <w:rsid w:val="001B6334"/>
    <w:rsid w:val="001C0331"/>
    <w:rsid w:val="001C1F47"/>
    <w:rsid w:val="001C2589"/>
    <w:rsid w:val="001C2745"/>
    <w:rsid w:val="001C2C24"/>
    <w:rsid w:val="001C532F"/>
    <w:rsid w:val="001C63C2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1F6"/>
    <w:rsid w:val="001E5B3C"/>
    <w:rsid w:val="001E60AC"/>
    <w:rsid w:val="001E61CC"/>
    <w:rsid w:val="001F32FE"/>
    <w:rsid w:val="001F3993"/>
    <w:rsid w:val="001F49ED"/>
    <w:rsid w:val="001F564F"/>
    <w:rsid w:val="001F6734"/>
    <w:rsid w:val="001F6A66"/>
    <w:rsid w:val="001F7997"/>
    <w:rsid w:val="002027DA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3929"/>
    <w:rsid w:val="00223D6D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40E91"/>
    <w:rsid w:val="00241537"/>
    <w:rsid w:val="002423C0"/>
    <w:rsid w:val="00242E98"/>
    <w:rsid w:val="00243FC2"/>
    <w:rsid w:val="002448BF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2FBB"/>
    <w:rsid w:val="00254453"/>
    <w:rsid w:val="002548AD"/>
    <w:rsid w:val="002548F6"/>
    <w:rsid w:val="002557C4"/>
    <w:rsid w:val="002614F8"/>
    <w:rsid w:val="0026157E"/>
    <w:rsid w:val="00261BFC"/>
    <w:rsid w:val="00262262"/>
    <w:rsid w:val="00263016"/>
    <w:rsid w:val="00263A44"/>
    <w:rsid w:val="00264146"/>
    <w:rsid w:val="00264B09"/>
    <w:rsid w:val="0026552D"/>
    <w:rsid w:val="0026747D"/>
    <w:rsid w:val="00267AE2"/>
    <w:rsid w:val="0027123F"/>
    <w:rsid w:val="00271724"/>
    <w:rsid w:val="00272400"/>
    <w:rsid w:val="00273861"/>
    <w:rsid w:val="00274654"/>
    <w:rsid w:val="0027475E"/>
    <w:rsid w:val="00276E87"/>
    <w:rsid w:val="0027722B"/>
    <w:rsid w:val="00277713"/>
    <w:rsid w:val="0028053C"/>
    <w:rsid w:val="0028214A"/>
    <w:rsid w:val="002847BC"/>
    <w:rsid w:val="00286085"/>
    <w:rsid w:val="00286841"/>
    <w:rsid w:val="00287EF5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0B33"/>
    <w:rsid w:val="002A6967"/>
    <w:rsid w:val="002A70DC"/>
    <w:rsid w:val="002A714C"/>
    <w:rsid w:val="002B29C6"/>
    <w:rsid w:val="002B3E1B"/>
    <w:rsid w:val="002B5735"/>
    <w:rsid w:val="002B6540"/>
    <w:rsid w:val="002B6864"/>
    <w:rsid w:val="002C0540"/>
    <w:rsid w:val="002C10FD"/>
    <w:rsid w:val="002C1749"/>
    <w:rsid w:val="002C17DB"/>
    <w:rsid w:val="002C2DB1"/>
    <w:rsid w:val="002C3051"/>
    <w:rsid w:val="002C46C3"/>
    <w:rsid w:val="002C6A0B"/>
    <w:rsid w:val="002D0297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15C7"/>
    <w:rsid w:val="002F1E3E"/>
    <w:rsid w:val="002F4438"/>
    <w:rsid w:val="002F547E"/>
    <w:rsid w:val="002F6F48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5EAE"/>
    <w:rsid w:val="003461CF"/>
    <w:rsid w:val="003464A4"/>
    <w:rsid w:val="003464CC"/>
    <w:rsid w:val="00346841"/>
    <w:rsid w:val="00350775"/>
    <w:rsid w:val="00350BC7"/>
    <w:rsid w:val="003516D9"/>
    <w:rsid w:val="003522A9"/>
    <w:rsid w:val="00353AB2"/>
    <w:rsid w:val="00354324"/>
    <w:rsid w:val="003547A4"/>
    <w:rsid w:val="00354E09"/>
    <w:rsid w:val="003553E9"/>
    <w:rsid w:val="003558CA"/>
    <w:rsid w:val="00355FB9"/>
    <w:rsid w:val="00356451"/>
    <w:rsid w:val="0035734C"/>
    <w:rsid w:val="00360CA8"/>
    <w:rsid w:val="00360D13"/>
    <w:rsid w:val="003612CF"/>
    <w:rsid w:val="003619DC"/>
    <w:rsid w:val="00364975"/>
    <w:rsid w:val="003652C5"/>
    <w:rsid w:val="003669AD"/>
    <w:rsid w:val="00366F45"/>
    <w:rsid w:val="0036798A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7AC1"/>
    <w:rsid w:val="003803B0"/>
    <w:rsid w:val="00381F86"/>
    <w:rsid w:val="00382E3D"/>
    <w:rsid w:val="00384221"/>
    <w:rsid w:val="00386837"/>
    <w:rsid w:val="00387421"/>
    <w:rsid w:val="00387A71"/>
    <w:rsid w:val="00387FDA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119"/>
    <w:rsid w:val="003C5393"/>
    <w:rsid w:val="003C6493"/>
    <w:rsid w:val="003C6499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80C"/>
    <w:rsid w:val="003F09EE"/>
    <w:rsid w:val="003F12D4"/>
    <w:rsid w:val="003F13D9"/>
    <w:rsid w:val="003F278E"/>
    <w:rsid w:val="003F4A7C"/>
    <w:rsid w:val="003F4B6A"/>
    <w:rsid w:val="003F5A0F"/>
    <w:rsid w:val="003F6522"/>
    <w:rsid w:val="003F7D54"/>
    <w:rsid w:val="00403F75"/>
    <w:rsid w:val="0040482C"/>
    <w:rsid w:val="00406959"/>
    <w:rsid w:val="00412326"/>
    <w:rsid w:val="00413F27"/>
    <w:rsid w:val="00414C8C"/>
    <w:rsid w:val="0041589B"/>
    <w:rsid w:val="00417578"/>
    <w:rsid w:val="00420A03"/>
    <w:rsid w:val="0042651F"/>
    <w:rsid w:val="00426C1F"/>
    <w:rsid w:val="00426C64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CE0"/>
    <w:rsid w:val="00453D7E"/>
    <w:rsid w:val="004547B9"/>
    <w:rsid w:val="00454B94"/>
    <w:rsid w:val="00456C14"/>
    <w:rsid w:val="0046094B"/>
    <w:rsid w:val="00465561"/>
    <w:rsid w:val="0046631D"/>
    <w:rsid w:val="0046710D"/>
    <w:rsid w:val="004671EB"/>
    <w:rsid w:val="00467E14"/>
    <w:rsid w:val="004709D3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182E"/>
    <w:rsid w:val="004A3CB3"/>
    <w:rsid w:val="004A6FF1"/>
    <w:rsid w:val="004B00C3"/>
    <w:rsid w:val="004B28AE"/>
    <w:rsid w:val="004B3B33"/>
    <w:rsid w:val="004B64D5"/>
    <w:rsid w:val="004B71E4"/>
    <w:rsid w:val="004B7F90"/>
    <w:rsid w:val="004C0A31"/>
    <w:rsid w:val="004C1B6D"/>
    <w:rsid w:val="004C34C8"/>
    <w:rsid w:val="004C59B1"/>
    <w:rsid w:val="004C6154"/>
    <w:rsid w:val="004C6E35"/>
    <w:rsid w:val="004C7A3A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F2B60"/>
    <w:rsid w:val="004F386B"/>
    <w:rsid w:val="004F4023"/>
    <w:rsid w:val="004F42EB"/>
    <w:rsid w:val="004F44C6"/>
    <w:rsid w:val="004F4BD0"/>
    <w:rsid w:val="004F5EB6"/>
    <w:rsid w:val="004F6699"/>
    <w:rsid w:val="0050049F"/>
    <w:rsid w:val="00501645"/>
    <w:rsid w:val="00501D10"/>
    <w:rsid w:val="00501D41"/>
    <w:rsid w:val="00502B7C"/>
    <w:rsid w:val="00503F5F"/>
    <w:rsid w:val="005048DF"/>
    <w:rsid w:val="00505D55"/>
    <w:rsid w:val="00505F4A"/>
    <w:rsid w:val="005072F3"/>
    <w:rsid w:val="00510532"/>
    <w:rsid w:val="005148D7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6F2"/>
    <w:rsid w:val="00535910"/>
    <w:rsid w:val="00536D57"/>
    <w:rsid w:val="00537353"/>
    <w:rsid w:val="0053794D"/>
    <w:rsid w:val="00540A1B"/>
    <w:rsid w:val="00540FDC"/>
    <w:rsid w:val="00542695"/>
    <w:rsid w:val="00543D7D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F9D"/>
    <w:rsid w:val="00556246"/>
    <w:rsid w:val="005568A2"/>
    <w:rsid w:val="005575B7"/>
    <w:rsid w:val="005608E5"/>
    <w:rsid w:val="00562593"/>
    <w:rsid w:val="00562A46"/>
    <w:rsid w:val="00562C32"/>
    <w:rsid w:val="00565C64"/>
    <w:rsid w:val="0056602D"/>
    <w:rsid w:val="00567886"/>
    <w:rsid w:val="00567F5A"/>
    <w:rsid w:val="00570805"/>
    <w:rsid w:val="00573A8A"/>
    <w:rsid w:val="00573AFA"/>
    <w:rsid w:val="005743EA"/>
    <w:rsid w:val="00574DBB"/>
    <w:rsid w:val="005767F7"/>
    <w:rsid w:val="00582840"/>
    <w:rsid w:val="005828AB"/>
    <w:rsid w:val="0058395E"/>
    <w:rsid w:val="005875F7"/>
    <w:rsid w:val="00592047"/>
    <w:rsid w:val="005928DB"/>
    <w:rsid w:val="00593FDD"/>
    <w:rsid w:val="005942BA"/>
    <w:rsid w:val="00595F49"/>
    <w:rsid w:val="0059602A"/>
    <w:rsid w:val="005960F3"/>
    <w:rsid w:val="005965FA"/>
    <w:rsid w:val="00596A94"/>
    <w:rsid w:val="005A0697"/>
    <w:rsid w:val="005A0B27"/>
    <w:rsid w:val="005A12D9"/>
    <w:rsid w:val="005A1C82"/>
    <w:rsid w:val="005A2EB4"/>
    <w:rsid w:val="005A3F95"/>
    <w:rsid w:val="005B0422"/>
    <w:rsid w:val="005B1820"/>
    <w:rsid w:val="005B2ABD"/>
    <w:rsid w:val="005B7F73"/>
    <w:rsid w:val="005C178F"/>
    <w:rsid w:val="005C2018"/>
    <w:rsid w:val="005C3891"/>
    <w:rsid w:val="005C4159"/>
    <w:rsid w:val="005C4406"/>
    <w:rsid w:val="005C4624"/>
    <w:rsid w:val="005C5ECB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3264"/>
    <w:rsid w:val="005F43C5"/>
    <w:rsid w:val="005F4B90"/>
    <w:rsid w:val="005F5810"/>
    <w:rsid w:val="005F5B40"/>
    <w:rsid w:val="005F6935"/>
    <w:rsid w:val="005F7441"/>
    <w:rsid w:val="005F7776"/>
    <w:rsid w:val="005F7E6C"/>
    <w:rsid w:val="00600F82"/>
    <w:rsid w:val="00601143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E30"/>
    <w:rsid w:val="006332C2"/>
    <w:rsid w:val="00633375"/>
    <w:rsid w:val="00633E2A"/>
    <w:rsid w:val="00634318"/>
    <w:rsid w:val="0063581E"/>
    <w:rsid w:val="0063582E"/>
    <w:rsid w:val="00635A26"/>
    <w:rsid w:val="0063699E"/>
    <w:rsid w:val="00637465"/>
    <w:rsid w:val="00641F28"/>
    <w:rsid w:val="00642370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20AD"/>
    <w:rsid w:val="006604E9"/>
    <w:rsid w:val="00660FB7"/>
    <w:rsid w:val="006612B2"/>
    <w:rsid w:val="00663EB8"/>
    <w:rsid w:val="006650F3"/>
    <w:rsid w:val="006678E9"/>
    <w:rsid w:val="0067034F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5250"/>
    <w:rsid w:val="006E69F3"/>
    <w:rsid w:val="006E6DFD"/>
    <w:rsid w:val="006E74AA"/>
    <w:rsid w:val="006E7C2F"/>
    <w:rsid w:val="006F2511"/>
    <w:rsid w:val="006F2A58"/>
    <w:rsid w:val="006F375A"/>
    <w:rsid w:val="006F4196"/>
    <w:rsid w:val="006F42EF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41B3"/>
    <w:rsid w:val="00724B81"/>
    <w:rsid w:val="0072623F"/>
    <w:rsid w:val="007264CB"/>
    <w:rsid w:val="00726A0E"/>
    <w:rsid w:val="00727A9D"/>
    <w:rsid w:val="00730052"/>
    <w:rsid w:val="007304FE"/>
    <w:rsid w:val="0073251F"/>
    <w:rsid w:val="0073338D"/>
    <w:rsid w:val="0073482C"/>
    <w:rsid w:val="00734FE4"/>
    <w:rsid w:val="00735F05"/>
    <w:rsid w:val="00740152"/>
    <w:rsid w:val="00740454"/>
    <w:rsid w:val="00740EA5"/>
    <w:rsid w:val="007411AB"/>
    <w:rsid w:val="00742365"/>
    <w:rsid w:val="00745DC2"/>
    <w:rsid w:val="007468C6"/>
    <w:rsid w:val="00750402"/>
    <w:rsid w:val="00753DE8"/>
    <w:rsid w:val="007559D9"/>
    <w:rsid w:val="007560DC"/>
    <w:rsid w:val="00757456"/>
    <w:rsid w:val="007606E1"/>
    <w:rsid w:val="00760CD2"/>
    <w:rsid w:val="00762650"/>
    <w:rsid w:val="0076327F"/>
    <w:rsid w:val="00764326"/>
    <w:rsid w:val="007665C0"/>
    <w:rsid w:val="00766C18"/>
    <w:rsid w:val="007674C9"/>
    <w:rsid w:val="00771296"/>
    <w:rsid w:val="00773B33"/>
    <w:rsid w:val="00773E06"/>
    <w:rsid w:val="007744F6"/>
    <w:rsid w:val="0077457A"/>
    <w:rsid w:val="007801DB"/>
    <w:rsid w:val="00781A4B"/>
    <w:rsid w:val="0078231E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4391"/>
    <w:rsid w:val="007C5AA5"/>
    <w:rsid w:val="007C72FC"/>
    <w:rsid w:val="007D11FE"/>
    <w:rsid w:val="007D1A7D"/>
    <w:rsid w:val="007D2BE0"/>
    <w:rsid w:val="007D334D"/>
    <w:rsid w:val="007D36A9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93A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51A"/>
    <w:rsid w:val="008207C8"/>
    <w:rsid w:val="00820C09"/>
    <w:rsid w:val="0082211A"/>
    <w:rsid w:val="00822634"/>
    <w:rsid w:val="00822C03"/>
    <w:rsid w:val="00826B21"/>
    <w:rsid w:val="00827946"/>
    <w:rsid w:val="00827BA7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C9B"/>
    <w:rsid w:val="008464D8"/>
    <w:rsid w:val="00847464"/>
    <w:rsid w:val="008518F7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679C3"/>
    <w:rsid w:val="008716D1"/>
    <w:rsid w:val="00873937"/>
    <w:rsid w:val="00874259"/>
    <w:rsid w:val="0087491A"/>
    <w:rsid w:val="008750A0"/>
    <w:rsid w:val="00875774"/>
    <w:rsid w:val="008764C5"/>
    <w:rsid w:val="00877278"/>
    <w:rsid w:val="00877615"/>
    <w:rsid w:val="008810CE"/>
    <w:rsid w:val="008820B2"/>
    <w:rsid w:val="0088259C"/>
    <w:rsid w:val="0088269C"/>
    <w:rsid w:val="008829FC"/>
    <w:rsid w:val="008830BC"/>
    <w:rsid w:val="0088346C"/>
    <w:rsid w:val="0088353D"/>
    <w:rsid w:val="00883AF4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C09E8"/>
    <w:rsid w:val="008C1E2D"/>
    <w:rsid w:val="008C2A1D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E91"/>
    <w:rsid w:val="008F0BF0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35F0"/>
    <w:rsid w:val="00903DAC"/>
    <w:rsid w:val="00906A73"/>
    <w:rsid w:val="009105AF"/>
    <w:rsid w:val="00912F50"/>
    <w:rsid w:val="009136D4"/>
    <w:rsid w:val="00913F81"/>
    <w:rsid w:val="009177DE"/>
    <w:rsid w:val="009179D3"/>
    <w:rsid w:val="00917CC4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31A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4AE3"/>
    <w:rsid w:val="009655C8"/>
    <w:rsid w:val="00967F22"/>
    <w:rsid w:val="009717AB"/>
    <w:rsid w:val="009722A5"/>
    <w:rsid w:val="00975BCD"/>
    <w:rsid w:val="009762C9"/>
    <w:rsid w:val="0097633C"/>
    <w:rsid w:val="009813CD"/>
    <w:rsid w:val="00981D24"/>
    <w:rsid w:val="00983B05"/>
    <w:rsid w:val="00983B44"/>
    <w:rsid w:val="00983C25"/>
    <w:rsid w:val="00984EA0"/>
    <w:rsid w:val="00985A83"/>
    <w:rsid w:val="009865FE"/>
    <w:rsid w:val="00986E3E"/>
    <w:rsid w:val="00990493"/>
    <w:rsid w:val="00992BC3"/>
    <w:rsid w:val="00992CD7"/>
    <w:rsid w:val="009932F1"/>
    <w:rsid w:val="009933DA"/>
    <w:rsid w:val="009934B0"/>
    <w:rsid w:val="00995FDE"/>
    <w:rsid w:val="009A1D84"/>
    <w:rsid w:val="009A5F38"/>
    <w:rsid w:val="009A6302"/>
    <w:rsid w:val="009A6E18"/>
    <w:rsid w:val="009B306E"/>
    <w:rsid w:val="009B4152"/>
    <w:rsid w:val="009B5290"/>
    <w:rsid w:val="009C1017"/>
    <w:rsid w:val="009C1B8C"/>
    <w:rsid w:val="009C1D80"/>
    <w:rsid w:val="009C232C"/>
    <w:rsid w:val="009C3312"/>
    <w:rsid w:val="009C761D"/>
    <w:rsid w:val="009C78B4"/>
    <w:rsid w:val="009C7E15"/>
    <w:rsid w:val="009D15E8"/>
    <w:rsid w:val="009D1A1D"/>
    <w:rsid w:val="009D3591"/>
    <w:rsid w:val="009D37D1"/>
    <w:rsid w:val="009D3C17"/>
    <w:rsid w:val="009D3D15"/>
    <w:rsid w:val="009D51A0"/>
    <w:rsid w:val="009D6466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F49"/>
    <w:rsid w:val="009F2A29"/>
    <w:rsid w:val="009F300A"/>
    <w:rsid w:val="009F32FF"/>
    <w:rsid w:val="009F3B66"/>
    <w:rsid w:val="009F3CFA"/>
    <w:rsid w:val="009F4EF9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D29"/>
    <w:rsid w:val="00A07123"/>
    <w:rsid w:val="00A11BCE"/>
    <w:rsid w:val="00A13500"/>
    <w:rsid w:val="00A145CF"/>
    <w:rsid w:val="00A14FBA"/>
    <w:rsid w:val="00A15808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6C39"/>
    <w:rsid w:val="00A56D82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B56"/>
    <w:rsid w:val="00A62E82"/>
    <w:rsid w:val="00A655E3"/>
    <w:rsid w:val="00A65BED"/>
    <w:rsid w:val="00A662B9"/>
    <w:rsid w:val="00A669E8"/>
    <w:rsid w:val="00A67E47"/>
    <w:rsid w:val="00A702DB"/>
    <w:rsid w:val="00A706D2"/>
    <w:rsid w:val="00A708E8"/>
    <w:rsid w:val="00A70DD8"/>
    <w:rsid w:val="00A720BA"/>
    <w:rsid w:val="00A72D22"/>
    <w:rsid w:val="00A75DA0"/>
    <w:rsid w:val="00A7642C"/>
    <w:rsid w:val="00A779DC"/>
    <w:rsid w:val="00A80195"/>
    <w:rsid w:val="00A81A0F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6B45"/>
    <w:rsid w:val="00AA6EF7"/>
    <w:rsid w:val="00AA727D"/>
    <w:rsid w:val="00AB07EE"/>
    <w:rsid w:val="00AB1A04"/>
    <w:rsid w:val="00AB2AD9"/>
    <w:rsid w:val="00AB524F"/>
    <w:rsid w:val="00AB5775"/>
    <w:rsid w:val="00AB69E4"/>
    <w:rsid w:val="00AB7F1F"/>
    <w:rsid w:val="00AC1BB3"/>
    <w:rsid w:val="00AC1C8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4312"/>
    <w:rsid w:val="00AE4A51"/>
    <w:rsid w:val="00AE6EC6"/>
    <w:rsid w:val="00AE7E84"/>
    <w:rsid w:val="00AF0B4E"/>
    <w:rsid w:val="00AF0F77"/>
    <w:rsid w:val="00AF1E9B"/>
    <w:rsid w:val="00AF4567"/>
    <w:rsid w:val="00AF7037"/>
    <w:rsid w:val="00AF7825"/>
    <w:rsid w:val="00B028EC"/>
    <w:rsid w:val="00B02E4F"/>
    <w:rsid w:val="00B032F5"/>
    <w:rsid w:val="00B03A54"/>
    <w:rsid w:val="00B04397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6918"/>
    <w:rsid w:val="00B227FA"/>
    <w:rsid w:val="00B24CE0"/>
    <w:rsid w:val="00B267E4"/>
    <w:rsid w:val="00B26F6E"/>
    <w:rsid w:val="00B306E6"/>
    <w:rsid w:val="00B315A2"/>
    <w:rsid w:val="00B32490"/>
    <w:rsid w:val="00B325E8"/>
    <w:rsid w:val="00B3515E"/>
    <w:rsid w:val="00B35A7E"/>
    <w:rsid w:val="00B36216"/>
    <w:rsid w:val="00B36B42"/>
    <w:rsid w:val="00B41A15"/>
    <w:rsid w:val="00B42332"/>
    <w:rsid w:val="00B43C4A"/>
    <w:rsid w:val="00B44F0D"/>
    <w:rsid w:val="00B47C08"/>
    <w:rsid w:val="00B519E4"/>
    <w:rsid w:val="00B52908"/>
    <w:rsid w:val="00B53746"/>
    <w:rsid w:val="00B548D8"/>
    <w:rsid w:val="00B55EB0"/>
    <w:rsid w:val="00B60AAB"/>
    <w:rsid w:val="00B61407"/>
    <w:rsid w:val="00B62CC8"/>
    <w:rsid w:val="00B6378D"/>
    <w:rsid w:val="00B6471B"/>
    <w:rsid w:val="00B6541B"/>
    <w:rsid w:val="00B66A25"/>
    <w:rsid w:val="00B70292"/>
    <w:rsid w:val="00B721D5"/>
    <w:rsid w:val="00B72594"/>
    <w:rsid w:val="00B73231"/>
    <w:rsid w:val="00B77684"/>
    <w:rsid w:val="00B81817"/>
    <w:rsid w:val="00B81FEB"/>
    <w:rsid w:val="00B82DD6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D79"/>
    <w:rsid w:val="00BA28E2"/>
    <w:rsid w:val="00BA482C"/>
    <w:rsid w:val="00BA4A0B"/>
    <w:rsid w:val="00BA7CBB"/>
    <w:rsid w:val="00BA7E74"/>
    <w:rsid w:val="00BB039A"/>
    <w:rsid w:val="00BB1542"/>
    <w:rsid w:val="00BB1B82"/>
    <w:rsid w:val="00BB31DD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249D"/>
    <w:rsid w:val="00BD254D"/>
    <w:rsid w:val="00BD2BA0"/>
    <w:rsid w:val="00BD498E"/>
    <w:rsid w:val="00BD4BC6"/>
    <w:rsid w:val="00BE0D4E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39F"/>
    <w:rsid w:val="00C04AAD"/>
    <w:rsid w:val="00C04BEC"/>
    <w:rsid w:val="00C05397"/>
    <w:rsid w:val="00C0612C"/>
    <w:rsid w:val="00C10528"/>
    <w:rsid w:val="00C10E65"/>
    <w:rsid w:val="00C10EC1"/>
    <w:rsid w:val="00C121BC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63CA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5736"/>
    <w:rsid w:val="00C46F49"/>
    <w:rsid w:val="00C47A07"/>
    <w:rsid w:val="00C47B70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306D"/>
    <w:rsid w:val="00C94922"/>
    <w:rsid w:val="00C95A0A"/>
    <w:rsid w:val="00C95EEC"/>
    <w:rsid w:val="00C96134"/>
    <w:rsid w:val="00C971E7"/>
    <w:rsid w:val="00C97E14"/>
    <w:rsid w:val="00CA10F7"/>
    <w:rsid w:val="00CA2AF4"/>
    <w:rsid w:val="00CA32A1"/>
    <w:rsid w:val="00CA5E30"/>
    <w:rsid w:val="00CB120F"/>
    <w:rsid w:val="00CB139A"/>
    <w:rsid w:val="00CB16E2"/>
    <w:rsid w:val="00CB1EC8"/>
    <w:rsid w:val="00CB2769"/>
    <w:rsid w:val="00CB3009"/>
    <w:rsid w:val="00CB3E3D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32E4"/>
    <w:rsid w:val="00D23404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3950"/>
    <w:rsid w:val="00D33FD5"/>
    <w:rsid w:val="00D36FF2"/>
    <w:rsid w:val="00D3735C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3897"/>
    <w:rsid w:val="00DA4805"/>
    <w:rsid w:val="00DA4E67"/>
    <w:rsid w:val="00DA520C"/>
    <w:rsid w:val="00DA7ACD"/>
    <w:rsid w:val="00DB0FBF"/>
    <w:rsid w:val="00DB29A8"/>
    <w:rsid w:val="00DB44CF"/>
    <w:rsid w:val="00DB4A20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E02F9"/>
    <w:rsid w:val="00DE045A"/>
    <w:rsid w:val="00DE1818"/>
    <w:rsid w:val="00DE1D2A"/>
    <w:rsid w:val="00DE24EE"/>
    <w:rsid w:val="00DE39C2"/>
    <w:rsid w:val="00DE3FC1"/>
    <w:rsid w:val="00DE44A1"/>
    <w:rsid w:val="00DE7FF2"/>
    <w:rsid w:val="00DF0A88"/>
    <w:rsid w:val="00DF0BF9"/>
    <w:rsid w:val="00DF0EE6"/>
    <w:rsid w:val="00DF0F52"/>
    <w:rsid w:val="00DF228C"/>
    <w:rsid w:val="00DF4C28"/>
    <w:rsid w:val="00DF540E"/>
    <w:rsid w:val="00DF5811"/>
    <w:rsid w:val="00DF6CC0"/>
    <w:rsid w:val="00DF783D"/>
    <w:rsid w:val="00DF7FB6"/>
    <w:rsid w:val="00E0064F"/>
    <w:rsid w:val="00E00B39"/>
    <w:rsid w:val="00E02E90"/>
    <w:rsid w:val="00E03EE9"/>
    <w:rsid w:val="00E067F3"/>
    <w:rsid w:val="00E071C8"/>
    <w:rsid w:val="00E109B4"/>
    <w:rsid w:val="00E11C2A"/>
    <w:rsid w:val="00E17206"/>
    <w:rsid w:val="00E17574"/>
    <w:rsid w:val="00E21474"/>
    <w:rsid w:val="00E22EC3"/>
    <w:rsid w:val="00E24364"/>
    <w:rsid w:val="00E24B1E"/>
    <w:rsid w:val="00E2695F"/>
    <w:rsid w:val="00E273B8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FBB"/>
    <w:rsid w:val="00E55D43"/>
    <w:rsid w:val="00E55DAD"/>
    <w:rsid w:val="00E60102"/>
    <w:rsid w:val="00E6024A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68B9"/>
    <w:rsid w:val="00E76E7C"/>
    <w:rsid w:val="00E77B10"/>
    <w:rsid w:val="00E77F4D"/>
    <w:rsid w:val="00E80135"/>
    <w:rsid w:val="00E829DE"/>
    <w:rsid w:val="00E83E7E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4FC"/>
    <w:rsid w:val="00EB0BEE"/>
    <w:rsid w:val="00EB1445"/>
    <w:rsid w:val="00EB1BC9"/>
    <w:rsid w:val="00EB1CB4"/>
    <w:rsid w:val="00EB2434"/>
    <w:rsid w:val="00EB2A46"/>
    <w:rsid w:val="00EB3209"/>
    <w:rsid w:val="00EB35FB"/>
    <w:rsid w:val="00EC09E1"/>
    <w:rsid w:val="00EC0F93"/>
    <w:rsid w:val="00EC13D8"/>
    <w:rsid w:val="00EC14A9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96D"/>
    <w:rsid w:val="00EE5C14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4FBB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6ECE"/>
    <w:rsid w:val="00F57028"/>
    <w:rsid w:val="00F63426"/>
    <w:rsid w:val="00F670E0"/>
    <w:rsid w:val="00F67E6D"/>
    <w:rsid w:val="00F70227"/>
    <w:rsid w:val="00F70E87"/>
    <w:rsid w:val="00F72065"/>
    <w:rsid w:val="00F74D3F"/>
    <w:rsid w:val="00F754C3"/>
    <w:rsid w:val="00F75ADF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0DE9"/>
    <w:rsid w:val="00FB1830"/>
    <w:rsid w:val="00FB37D8"/>
    <w:rsid w:val="00FB3B40"/>
    <w:rsid w:val="00FB5016"/>
    <w:rsid w:val="00FB664B"/>
    <w:rsid w:val="00FB7715"/>
    <w:rsid w:val="00FC1323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336AE0E2"/>
  <w15:docId w15:val="{76B10575-F760-478E-999B-9B670D22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DF4C2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DF4C2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679C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color w:val="auto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262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01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4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5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8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5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0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5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1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E918B-0137-41F6-B5D3-F347D6C93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AC</cp:lastModifiedBy>
  <cp:revision>27</cp:revision>
  <cp:lastPrinted>2017-01-31T19:04:00Z</cp:lastPrinted>
  <dcterms:created xsi:type="dcterms:W3CDTF">2019-05-02T11:35:00Z</dcterms:created>
  <dcterms:modified xsi:type="dcterms:W3CDTF">2019-11-08T14:27:00Z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